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6D" w:rsidRDefault="00034F6D" w:rsidP="00713EC9">
      <w:pPr>
        <w:ind w:left="2160" w:firstLine="720"/>
        <w:rPr>
          <w:b/>
          <w:sz w:val="32"/>
        </w:rPr>
      </w:pPr>
    </w:p>
    <w:p w:rsidR="00034F6D" w:rsidRDefault="00034F6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060033" w:rsidRDefault="005A2287" w:rsidP="005A2287">
      <w:pPr>
        <w:ind w:left="3600"/>
        <w:rPr>
          <w:b/>
          <w:lang w:val="bg-BG"/>
        </w:rPr>
      </w:pPr>
      <w:r w:rsidRPr="00060033">
        <w:rPr>
          <w:b/>
          <w:lang w:val="bg-BG"/>
        </w:rPr>
        <w:t xml:space="preserve">   </w:t>
      </w:r>
      <w:r w:rsidR="00060033">
        <w:rPr>
          <w:b/>
          <w:lang w:val="bg-BG"/>
        </w:rPr>
        <w:t xml:space="preserve">  </w:t>
      </w:r>
      <w:r w:rsidR="00454CDE" w:rsidRPr="00060033">
        <w:rPr>
          <w:b/>
          <w:lang w:val="bg-BG"/>
        </w:rPr>
        <w:t>№</w:t>
      </w:r>
      <w:r w:rsidR="00060033" w:rsidRPr="00060033">
        <w:rPr>
          <w:b/>
          <w:lang w:val="bg-BG"/>
        </w:rPr>
        <w:t xml:space="preserve">  ПО – 09 – 725 - 1</w:t>
      </w:r>
    </w:p>
    <w:p w:rsidR="00454CDE" w:rsidRPr="00CE78CA" w:rsidRDefault="00060033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1A0D08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bookmarkStart w:id="0" w:name="OLE_LINK4"/>
      <w:bookmarkStart w:id="1" w:name="OLE_LINK5"/>
      <w:bookmarkStart w:id="2" w:name="OLE_LINK6"/>
      <w:r w:rsidR="00D66684">
        <w:rPr>
          <w:lang w:val="bg-BG"/>
        </w:rPr>
        <w:t>75 от 27 септември</w:t>
      </w:r>
      <w:bookmarkEnd w:id="0"/>
      <w:bookmarkEnd w:id="1"/>
      <w:bookmarkEnd w:id="2"/>
      <w:r w:rsidR="00D66684" w:rsidRPr="004A35CC">
        <w:rPr>
          <w:lang w:val="bg-BG"/>
        </w:rPr>
        <w:t xml:space="preserve"> </w:t>
      </w:r>
      <w:r w:rsidR="00CA17DF" w:rsidRPr="004A35CC">
        <w:rPr>
          <w:lang w:val="bg-BG"/>
        </w:rPr>
        <w:t>201</w:t>
      </w:r>
      <w:r w:rsidR="00713EC9" w:rsidRPr="004A35CC">
        <w:rPr>
          <w:lang w:val="bg-BG"/>
        </w:rPr>
        <w:t>6</w:t>
      </w:r>
      <w:r w:rsidR="00CA17DF" w:rsidRPr="004A35CC">
        <w:rPr>
          <w:lang w:val="bg-BG"/>
        </w:rPr>
        <w:t>г.</w:t>
      </w:r>
      <w:r w:rsidR="00713EC9" w:rsidRPr="004A35CC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570CBF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570CBF">
        <w:rPr>
          <w:sz w:val="26"/>
          <w:szCs w:val="26"/>
          <w:lang w:val="bg-BG"/>
        </w:rPr>
        <w:t>ПО-09-211/05.08.2019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:rsidR="00034F6D" w:rsidRDefault="00034F6D" w:rsidP="005E5F37">
      <w:pPr>
        <w:ind w:firstLine="708"/>
        <w:jc w:val="both"/>
        <w:rPr>
          <w:sz w:val="26"/>
          <w:szCs w:val="26"/>
        </w:rPr>
      </w:pPr>
    </w:p>
    <w:p w:rsidR="002D4842" w:rsidRPr="00034F6D" w:rsidRDefault="002D4842" w:rsidP="005E5F37">
      <w:pPr>
        <w:ind w:firstLine="708"/>
        <w:jc w:val="both"/>
        <w:rPr>
          <w:sz w:val="26"/>
          <w:szCs w:val="26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Default="008F3A6E" w:rsidP="008F3A6E">
      <w:pPr>
        <w:ind w:firstLine="709"/>
        <w:jc w:val="center"/>
      </w:pPr>
    </w:p>
    <w:p w:rsidR="00034F6D" w:rsidRPr="00034F6D" w:rsidRDefault="00034F6D" w:rsidP="008F3A6E">
      <w:pPr>
        <w:ind w:firstLine="709"/>
        <w:jc w:val="center"/>
      </w:pPr>
    </w:p>
    <w:p w:rsidR="00E52E11" w:rsidRPr="001F46E7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>
        <w:t>.</w:t>
      </w:r>
      <w:r w:rsidR="000C1B10">
        <w:rPr>
          <w:lang w:val="bg-BG"/>
        </w:rPr>
        <w:t>Рашково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0C1B10">
        <w:rPr>
          <w:lang w:val="bg-BG"/>
        </w:rPr>
        <w:t>62298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201</w:t>
      </w:r>
      <w:r w:rsidR="00570CBF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570CBF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  <w:r w:rsidR="001F46E7">
        <w:t xml:space="preserve"> </w:t>
      </w:r>
    </w:p>
    <w:tbl>
      <w:tblPr>
        <w:tblW w:w="10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5"/>
        <w:gridCol w:w="958"/>
        <w:gridCol w:w="957"/>
        <w:gridCol w:w="999"/>
        <w:gridCol w:w="957"/>
        <w:gridCol w:w="998"/>
        <w:gridCol w:w="996"/>
      </w:tblGrid>
      <w:tr w:rsidR="001F46E7" w:rsidRPr="001F46E7" w:rsidTr="001F46E7">
        <w:trPr>
          <w:trHeight w:val="570"/>
        </w:trPr>
        <w:tc>
          <w:tcPr>
            <w:tcW w:w="4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37в, ал. 3, т. 2 от ЗСПЗЗ</w:t>
            </w:r>
          </w:p>
        </w:tc>
      </w:tr>
      <w:tr w:rsidR="001F46E7" w:rsidRPr="001F46E7" w:rsidTr="001F46E7">
        <w:trPr>
          <w:trHeight w:val="975"/>
        </w:trPr>
        <w:tc>
          <w:tcPr>
            <w:tcW w:w="4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лв.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26.06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60.01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21.54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56.42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24.01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23.06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21.64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21.59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20.42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15.58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14.39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13.24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11.99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9.59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7.09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5.99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5.98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15.365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93.87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10.75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9.38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4.41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76.29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19.39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18.15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17.70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16.80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9.87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157.19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99.87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30.14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21.40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10.03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6.19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27.22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"ФОРЕСТ 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345.092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93.253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1119.03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80.84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23.94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АТАНАС ТОДОРОВ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104.78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75.04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6.94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74.52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24.15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31.21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22.83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13.20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127.20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119.99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97.20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24.23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11.82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4.70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6.15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5.45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39.927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161.277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60.398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724.77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9.55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17.98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10.48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60.10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25.15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23.66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23.51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16.37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10.22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7.96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53.00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66.01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54.00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18.11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КАМАР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263.136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48.314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579.77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20.88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10.67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54.31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13.87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3.42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29.91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27.40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8.79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8.18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43.01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218.82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36.00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31.32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15.55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4.04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0.44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1.46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30.28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КИРИЛ ИЛИЕВ МАРИНОВ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23.33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181.309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58.524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702.29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ПЕТЪР ИВАНОВ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ПЕТЪР ИВАНОВ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ПЕТЪР ИВАНОВ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ПЕТЪР ИВАНОВ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ПЕТЪР ИВАНОВ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61.19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60.86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30.19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2.87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42.507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12.926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155.12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33.57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13.03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47.60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37.20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30.00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24.00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194.389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18.250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219.00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СВЕТЛОЗАР НИКОЛОВ БОЖИЛОВ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СВЕТЛОЗАР НИКОЛОВ БОЖИЛОВ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23.89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СВЕТЛОЗАР НИКОЛОВ БОЖИЛОВ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СВЕТЛОЗАР НИКОЛОВ БОЖИЛОВ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17.70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СВЕТЛОЗАР НИКОЛОВ БОЖИЛОВ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СВЕТЛОЗАР НИКОЛОВ БОЖИЛОВ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8.02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СВЕТЛОЗАР НИКОЛОВ БОЖИЛОВ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49.61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23.65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17.77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32012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99.52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8.260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76.20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72.47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26.07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18.93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7.80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5.03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28013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3.43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20.130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18.184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13.929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7.469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6.879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4.465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53.58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15.60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14.40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12.00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10.43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64045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5.69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3.83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2.40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0.75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ЦВЕТАН ИЛИЕВ ЦЕКОВ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31001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294.582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43.731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524.77</w:t>
            </w:r>
          </w:p>
        </w:tc>
      </w:tr>
      <w:tr w:rsidR="001F46E7" w:rsidRPr="001F46E7" w:rsidTr="001F46E7">
        <w:trPr>
          <w:trHeight w:val="270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1512.792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348.262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6E7" w:rsidRPr="001F46E7" w:rsidRDefault="001F46E7" w:rsidP="001F46E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F46E7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4179.14</w:t>
            </w:r>
          </w:p>
        </w:tc>
      </w:tr>
    </w:tbl>
    <w:p w:rsidR="008324AB" w:rsidRPr="002725F6" w:rsidRDefault="008324AB" w:rsidP="00E52E11">
      <w:pPr>
        <w:jc w:val="both"/>
        <w:rPr>
          <w:lang w:val="ru-RU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2D4842" w:rsidRDefault="00BE215C" w:rsidP="00713EC9">
      <w:pPr>
        <w:jc w:val="both"/>
        <w:rPr>
          <w:i/>
        </w:rPr>
      </w:pPr>
      <w:r w:rsidRPr="004A35CC">
        <w:rPr>
          <w:i/>
          <w:lang w:val="ru-RU"/>
        </w:rPr>
        <w:t xml:space="preserve">      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>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:rsidR="002D4842" w:rsidRDefault="00713EC9" w:rsidP="00713EC9">
      <w:pPr>
        <w:jc w:val="both"/>
      </w:pPr>
      <w:r>
        <w:rPr>
          <w:lang w:val="ru-RU"/>
        </w:rPr>
        <w:t xml:space="preserve">  </w:t>
      </w:r>
    </w:p>
    <w:p w:rsidR="002D4842" w:rsidRDefault="002D4842" w:rsidP="00713EC9">
      <w:pPr>
        <w:jc w:val="both"/>
      </w:pPr>
    </w:p>
    <w:p w:rsidR="00F06BC9" w:rsidRPr="00CE78CA" w:rsidRDefault="00F06BC9" w:rsidP="002D4842">
      <w:pPr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0C1B10">
        <w:rPr>
          <w:lang w:val="ru-RU"/>
        </w:rPr>
        <w:t>Рашково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A74690" w:rsidRDefault="00A74690" w:rsidP="00713EC9">
      <w:pPr>
        <w:jc w:val="both"/>
        <w:rPr>
          <w:lang w:val="bg-BG"/>
        </w:rPr>
      </w:pPr>
    </w:p>
    <w:p w:rsidR="00A74690" w:rsidRPr="00535D58" w:rsidRDefault="00A74690" w:rsidP="00713EC9">
      <w:pPr>
        <w:jc w:val="both"/>
        <w:rPr>
          <w:lang w:val="bg-BG"/>
        </w:rPr>
      </w:pP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F06BC9" w:rsidRPr="00060033" w:rsidRDefault="007E1780" w:rsidP="00F06BC9">
      <w:pPr>
        <w:rPr>
          <w:b/>
        </w:rPr>
      </w:pPr>
      <w:r>
        <w:rPr>
          <w:b/>
          <w:lang w:val="bg-BG"/>
        </w:rPr>
        <w:t>АНТОНИЯ СТОИМЕНОВА</w:t>
      </w:r>
      <w:r w:rsidR="00060033">
        <w:rPr>
          <w:b/>
          <w:lang w:val="bg-BG"/>
        </w:rPr>
        <w:t xml:space="preserve">   /П/</w:t>
      </w:r>
      <w:bookmarkStart w:id="3" w:name="_GoBack"/>
      <w:bookmarkEnd w:id="3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A74690" w:rsidRPr="00CE78CA" w:rsidRDefault="00A74690" w:rsidP="00F06BC9">
      <w:pPr>
        <w:rPr>
          <w:i/>
          <w:lang w:val="bg-BG"/>
        </w:rPr>
      </w:pPr>
    </w:p>
    <w:sectPr w:rsidR="00A74690" w:rsidRPr="00CE78CA" w:rsidSect="002D484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1134" w:header="425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70B" w:rsidRDefault="0017470B">
      <w:r>
        <w:separator/>
      </w:r>
    </w:p>
  </w:endnote>
  <w:endnote w:type="continuationSeparator" w:id="0">
    <w:p w:rsidR="0017470B" w:rsidRDefault="0017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Georgia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060033">
      <w:rPr>
        <w:rStyle w:val="PageNumber"/>
        <w:noProof/>
        <w:sz w:val="18"/>
      </w:rPr>
      <w:t>15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70B" w:rsidRDefault="0017470B">
      <w:r>
        <w:separator/>
      </w:r>
    </w:p>
  </w:footnote>
  <w:footnote w:type="continuationSeparator" w:id="0">
    <w:p w:rsidR="0017470B" w:rsidRDefault="00174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6E837CD5" wp14:editId="4558F50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00BD2547" wp14:editId="734BC173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F037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522B7"/>
    <w:rsid w:val="00060033"/>
    <w:rsid w:val="0009344D"/>
    <w:rsid w:val="00094932"/>
    <w:rsid w:val="000A519D"/>
    <w:rsid w:val="000B05B1"/>
    <w:rsid w:val="000C1B10"/>
    <w:rsid w:val="000C5047"/>
    <w:rsid w:val="000E2804"/>
    <w:rsid w:val="000E46A8"/>
    <w:rsid w:val="000F07CA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70B"/>
    <w:rsid w:val="00174EB5"/>
    <w:rsid w:val="001850C9"/>
    <w:rsid w:val="001A06E4"/>
    <w:rsid w:val="001A0D08"/>
    <w:rsid w:val="001A1BA3"/>
    <w:rsid w:val="001A1C66"/>
    <w:rsid w:val="001B4BA5"/>
    <w:rsid w:val="001E1CD9"/>
    <w:rsid w:val="001F46E7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C5874"/>
    <w:rsid w:val="002D3B8A"/>
    <w:rsid w:val="002D4842"/>
    <w:rsid w:val="002E25EF"/>
    <w:rsid w:val="002F2872"/>
    <w:rsid w:val="003015D9"/>
    <w:rsid w:val="00307648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429F"/>
    <w:rsid w:val="00522963"/>
    <w:rsid w:val="00522D1E"/>
    <w:rsid w:val="00533524"/>
    <w:rsid w:val="00535D58"/>
    <w:rsid w:val="00544517"/>
    <w:rsid w:val="005604AC"/>
    <w:rsid w:val="00564A90"/>
    <w:rsid w:val="0057056E"/>
    <w:rsid w:val="00570CBF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15EBB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D68"/>
    <w:rsid w:val="00AE46E4"/>
    <w:rsid w:val="00AE6009"/>
    <w:rsid w:val="00B01BC8"/>
    <w:rsid w:val="00B02AEB"/>
    <w:rsid w:val="00B14BA2"/>
    <w:rsid w:val="00B157DC"/>
    <w:rsid w:val="00B54180"/>
    <w:rsid w:val="00B65B7A"/>
    <w:rsid w:val="00B80B62"/>
    <w:rsid w:val="00B97B20"/>
    <w:rsid w:val="00BA3C7D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1309C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BA2F7"/>
  <w15:docId w15:val="{D242ED63-2694-4049-A936-2B4942A7E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5CF1C-928F-4611-BD33-EA2F95E1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15</Pages>
  <Words>4849</Words>
  <Characters>27645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2</cp:revision>
  <cp:lastPrinted>2016-09-16T10:47:00Z</cp:lastPrinted>
  <dcterms:created xsi:type="dcterms:W3CDTF">2019-10-21T06:43:00Z</dcterms:created>
  <dcterms:modified xsi:type="dcterms:W3CDTF">2019-10-21T06:43:00Z</dcterms:modified>
</cp:coreProperties>
</file>